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East Staffordshire</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East Staffordshire</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East Staffordshire</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Local Authority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Local Authority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East Staffordshire</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Local Authority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East Staffordshire</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7.2%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East Staffordshire are estimated to have a score of 1-2 on the PGSI (low-risk gambling), whilst </w:t>
      </w:r>
      <w:r w:rsidRPr="00773DF7">
        <w:rPr>
          <w:rFonts w:ascii="Libre Franklin Light" w:hAnsi="Libre Franklin Light" w:cs="Calibri Light"/>
          <w:b/>
          <w:bCs/>
          <w:color w:val="C45911" w:themeColor="accent2" w:themeShade="BF"/>
        </w:rPr>
        <w:t xml:space="preserve">3.9%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2.6%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48.0% </w:t>
      </w:r>
      <w:r w:rsidRPr="004747BF">
        <w:rPr>
          <w:rFonts w:ascii="Libre Franklin Light" w:eastAsia="Times New Roman" w:hAnsi="Libre Franklin Light" w:cs="Calibri Light"/>
        </w:rPr>
        <w:t xml:space="preserve">of those respondents classified as PGSI 8+ in East Staffordshire</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East Staffordshire is estimated to be </w:t>
      </w:r>
      <w:r w:rsidRPr="00773DF7">
        <w:rPr>
          <w:rFonts w:ascii="Libre Franklin Light" w:eastAsia="Times New Roman" w:hAnsi="Libre Franklin Light" w:cs="Calibri Light"/>
          <w:b/>
          <w:bCs/>
          <w:color w:val="C45911" w:themeColor="accent2" w:themeShade="BF"/>
        </w:rPr>
        <w:t xml:space="preserve">£2,371,597</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Local Authority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East Staffordshire</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lower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13.7%</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East Staffordshire</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7.2%</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similar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East Staffordshire</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3.9%</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similar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East Staffordshire</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2.6%</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lower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East Staffordshire.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East Staffordshire</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East Staffordshire.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East Staffordshire</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lower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5.6%</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Local Authority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lower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18.4%</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East Staffordshire</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48.0%</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East Staffordshire.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East Staffordshire</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lower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5.6%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20.5%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East Staffordshire</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lower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East Staffordshire</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44.0%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East Staffordshire</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East Staffordshire</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Local Authority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East Staffordshire</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£2,371,597</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East Staffordshire</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£38,629</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£798,878</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£57,229</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£16,096</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£29,509</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£1,431,256</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£2,371,597</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East Staffordshire</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East Staffordshire</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20.1%</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East Staffordshire</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18.0%</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East Staffordshire</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13.7%</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East Staffordshire</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1.9%</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East Staffordshire</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52.6%</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East Staffordshire</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lower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20.1%</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East Staffordshire</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lower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18.0%</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East Staffordshire</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13.7%</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East Staffordshire</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1.9%</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East Staffordshire</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52.6%</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East Staffordshire</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E58E432A-A7F2-472A-A6A8-7E04B8E6493D}"/>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